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27AEA65F" w:rsidR="008252B0" w:rsidRPr="006D5620" w:rsidRDefault="005F4A25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>06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36C7F941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2A7B1A">
        <w:rPr>
          <w:rFonts w:ascii="Arial Narrow" w:hAnsi="Arial Narrow" w:cs="Arial"/>
          <w:b/>
        </w:rPr>
        <w:t>107/26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D30CA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39E27D03" w:rsidR="008F699A" w:rsidRPr="00972C85" w:rsidRDefault="005F4A25" w:rsidP="00972C85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>PAGE   \* MERGEFORMAT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  <w:r w:rsidR="00972C85" w:rsidRPr="00B762C8">
      <w:rPr>
        <w:rFonts w:ascii="CorpoS" w:hAnsi="CorpoS"/>
        <w:szCs w:val="20"/>
      </w:rPr>
      <w:t xml:space="preserve">/ </w:t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 xml:space="preserve"> NUMPAGES   \* MERGEFORMAT 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2062CEAC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620">
      <w:rPr>
        <w:rFonts w:ascii="Arial" w:hAnsi="Arial" w:cs="Arial"/>
        <w:b/>
        <w:sz w:val="20"/>
        <w:szCs w:val="20"/>
      </w:rPr>
      <w:t>0</w:t>
    </w:r>
    <w:r w:rsidR="005F4A25">
      <w:rPr>
        <w:rFonts w:ascii="Arial" w:hAnsi="Arial" w:cs="Arial"/>
        <w:b/>
        <w:sz w:val="20"/>
        <w:szCs w:val="20"/>
        <w:lang w:val="de-DE"/>
      </w:rPr>
      <w:t>6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5FBC52CA" w14:textId="66241C6C" w:rsidR="005F4A25" w:rsidRPr="005F4A25" w:rsidRDefault="00E657C8" w:rsidP="006D5620">
    <w:pPr>
      <w:pStyle w:val="Kopfzeile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DE1038">
      <w:rPr>
        <w:rFonts w:ascii="Arial" w:hAnsi="Arial" w:cs="Arial"/>
        <w:sz w:val="20"/>
        <w:szCs w:val="20"/>
        <w:lang w:val="de-DE"/>
      </w:rPr>
      <w:t>107/26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+ber1Es3JaMoUxJFI7mtmESgIcbr3jiCVotZuqjMzNeEKvgbhDlYYoSBD3ttCyylb5+vSUn/HPRBBURz5wWA==" w:salt="AB6BGbZPP+ILO7Jz/YveBA==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69E2"/>
    <w:rsid w:val="00137C63"/>
    <w:rsid w:val="00146950"/>
    <w:rsid w:val="00150B69"/>
    <w:rsid w:val="001541DC"/>
    <w:rsid w:val="001567A7"/>
    <w:rsid w:val="0016525A"/>
    <w:rsid w:val="00167280"/>
    <w:rsid w:val="00174119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A7B1A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C4B66"/>
    <w:rsid w:val="003D0D3F"/>
    <w:rsid w:val="003D33BF"/>
    <w:rsid w:val="003E07BF"/>
    <w:rsid w:val="003E53B2"/>
    <w:rsid w:val="003E640E"/>
    <w:rsid w:val="003E7645"/>
    <w:rsid w:val="003F1E84"/>
    <w:rsid w:val="00404AE7"/>
    <w:rsid w:val="00410F56"/>
    <w:rsid w:val="0041385D"/>
    <w:rsid w:val="0041747D"/>
    <w:rsid w:val="00420182"/>
    <w:rsid w:val="00437FC3"/>
    <w:rsid w:val="004457AF"/>
    <w:rsid w:val="004617D8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4A25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80010A"/>
    <w:rsid w:val="00801958"/>
    <w:rsid w:val="00805BFB"/>
    <w:rsid w:val="00820C38"/>
    <w:rsid w:val="008252B0"/>
    <w:rsid w:val="00834353"/>
    <w:rsid w:val="00836339"/>
    <w:rsid w:val="008406F6"/>
    <w:rsid w:val="00841C60"/>
    <w:rsid w:val="00847F68"/>
    <w:rsid w:val="008601A7"/>
    <w:rsid w:val="00890AFC"/>
    <w:rsid w:val="008A12A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0CA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1038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69E2"/>
    <w:rsid w:val="00137C63"/>
    <w:rsid w:val="003C4B66"/>
    <w:rsid w:val="00515F8D"/>
    <w:rsid w:val="00785D8A"/>
    <w:rsid w:val="00801958"/>
    <w:rsid w:val="00B52C93"/>
    <w:rsid w:val="00C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161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3</cp:revision>
  <cp:lastPrinted>2019-03-12T13:13:00Z</cp:lastPrinted>
  <dcterms:created xsi:type="dcterms:W3CDTF">2026-07-17T11:38:00Z</dcterms:created>
  <dcterms:modified xsi:type="dcterms:W3CDTF">2026-07-17T11:38:00Z</dcterms:modified>
</cp:coreProperties>
</file>